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2026-0484-23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Bodenbelagsarbeiten - Neubau Kita Hobbeltstraße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Bodenbelagsarbeiten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